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869" w:rsidRDefault="00B91869" w:rsidP="00BB0DB5">
      <w:pPr>
        <w:tabs>
          <w:tab w:val="left" w:pos="1119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DA263B" w:rsidRPr="00BB0DB5">
        <w:rPr>
          <w:sz w:val="28"/>
          <w:szCs w:val="28"/>
        </w:rPr>
        <w:t>Приложение №</w:t>
      </w:r>
      <w:r w:rsidR="00592F5F">
        <w:rPr>
          <w:sz w:val="28"/>
          <w:szCs w:val="28"/>
        </w:rPr>
        <w:t xml:space="preserve"> </w:t>
      </w:r>
      <w:r w:rsidR="009701FD" w:rsidRPr="00BB0DB5">
        <w:rPr>
          <w:sz w:val="28"/>
          <w:szCs w:val="28"/>
        </w:rPr>
        <w:t>2</w:t>
      </w:r>
      <w:r w:rsidR="003535C5" w:rsidRPr="00BB0DB5">
        <w:rPr>
          <w:sz w:val="28"/>
          <w:szCs w:val="28"/>
        </w:rPr>
        <w:t>7</w:t>
      </w:r>
      <w:r w:rsidR="00BB0DB5">
        <w:rPr>
          <w:sz w:val="28"/>
          <w:szCs w:val="28"/>
        </w:rPr>
        <w:t xml:space="preserve">                  </w:t>
      </w:r>
    </w:p>
    <w:p w:rsidR="00DA263B" w:rsidRPr="00BB0DB5" w:rsidRDefault="00BB0DB5" w:rsidP="00BB0DB5">
      <w:pPr>
        <w:tabs>
          <w:tab w:val="left" w:pos="1119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 w:rsidR="00DA263B" w:rsidRPr="00BB0DB5">
        <w:rPr>
          <w:sz w:val="28"/>
          <w:szCs w:val="28"/>
        </w:rPr>
        <w:t xml:space="preserve">решению Духовщинского </w:t>
      </w:r>
    </w:p>
    <w:p w:rsidR="00DA263B" w:rsidRPr="00BB0DB5" w:rsidRDefault="00DA263B" w:rsidP="007629BB">
      <w:pPr>
        <w:jc w:val="right"/>
        <w:rPr>
          <w:sz w:val="28"/>
          <w:szCs w:val="28"/>
        </w:rPr>
      </w:pPr>
      <w:r w:rsidRPr="00BB0DB5">
        <w:rPr>
          <w:sz w:val="28"/>
          <w:szCs w:val="28"/>
        </w:rPr>
        <w:t xml:space="preserve">              районного Совета депутатов</w:t>
      </w:r>
    </w:p>
    <w:p w:rsidR="00D8311A" w:rsidRPr="00BB0DB5" w:rsidRDefault="006F5BEB" w:rsidP="007629BB">
      <w:pPr>
        <w:jc w:val="right"/>
        <w:rPr>
          <w:sz w:val="28"/>
          <w:szCs w:val="28"/>
        </w:rPr>
      </w:pPr>
      <w:r w:rsidRPr="00BB0DB5">
        <w:rPr>
          <w:sz w:val="28"/>
          <w:szCs w:val="28"/>
        </w:rPr>
        <w:t xml:space="preserve"> от </w:t>
      </w:r>
      <w:r w:rsidR="00592F5F">
        <w:rPr>
          <w:sz w:val="28"/>
          <w:szCs w:val="28"/>
        </w:rPr>
        <w:t>20</w:t>
      </w:r>
      <w:r w:rsidRPr="00BB0DB5">
        <w:rPr>
          <w:sz w:val="28"/>
          <w:szCs w:val="28"/>
        </w:rPr>
        <w:t xml:space="preserve"> декабря </w:t>
      </w:r>
      <w:r w:rsidR="00DA263B" w:rsidRPr="00BB0DB5">
        <w:rPr>
          <w:sz w:val="28"/>
          <w:szCs w:val="28"/>
        </w:rPr>
        <w:t>201</w:t>
      </w:r>
      <w:r w:rsidR="00223735">
        <w:rPr>
          <w:sz w:val="28"/>
          <w:szCs w:val="28"/>
        </w:rPr>
        <w:t>7</w:t>
      </w:r>
      <w:r w:rsidR="00592F5F">
        <w:rPr>
          <w:sz w:val="28"/>
          <w:szCs w:val="28"/>
        </w:rPr>
        <w:t xml:space="preserve"> </w:t>
      </w:r>
      <w:r w:rsidR="00224E21" w:rsidRPr="00BB0DB5">
        <w:rPr>
          <w:sz w:val="28"/>
          <w:szCs w:val="28"/>
        </w:rPr>
        <w:t>г</w:t>
      </w:r>
      <w:r w:rsidR="00BB0DB5">
        <w:rPr>
          <w:sz w:val="28"/>
          <w:szCs w:val="28"/>
        </w:rPr>
        <w:t>ода</w:t>
      </w:r>
      <w:r w:rsidR="00592F5F">
        <w:rPr>
          <w:sz w:val="28"/>
          <w:szCs w:val="28"/>
        </w:rPr>
        <w:t xml:space="preserve"> </w:t>
      </w:r>
      <w:r w:rsidR="00DA263B" w:rsidRPr="00BB0DB5">
        <w:rPr>
          <w:sz w:val="28"/>
          <w:szCs w:val="28"/>
        </w:rPr>
        <w:t>№</w:t>
      </w:r>
      <w:r w:rsidR="00592F5F">
        <w:rPr>
          <w:sz w:val="28"/>
          <w:szCs w:val="28"/>
        </w:rPr>
        <w:t xml:space="preserve"> 87</w:t>
      </w:r>
      <w:bookmarkStart w:id="0" w:name="_GoBack"/>
      <w:bookmarkEnd w:id="0"/>
    </w:p>
    <w:p w:rsidR="008E3409" w:rsidRPr="00D8311A" w:rsidRDefault="008E3409" w:rsidP="00D8311A">
      <w:pPr>
        <w:jc w:val="right"/>
        <w:rPr>
          <w:sz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B91869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 xml:space="preserve">муниципального образования «Духовщинский район» Смоленской </w:t>
      </w:r>
      <w:r w:rsidR="00223735">
        <w:rPr>
          <w:b/>
          <w:sz w:val="28"/>
        </w:rPr>
        <w:t>области на</w:t>
      </w:r>
      <w:r w:rsidR="00B91869">
        <w:rPr>
          <w:b/>
          <w:sz w:val="28"/>
        </w:rPr>
        <w:t xml:space="preserve"> </w:t>
      </w:r>
      <w:r w:rsidR="00F458D1">
        <w:rPr>
          <w:b/>
          <w:sz w:val="28"/>
        </w:rPr>
        <w:t xml:space="preserve">плановый период </w:t>
      </w:r>
      <w:r w:rsidR="0071501E">
        <w:rPr>
          <w:b/>
          <w:sz w:val="28"/>
        </w:rPr>
        <w:t>201</w:t>
      </w:r>
      <w:r w:rsidR="00223735">
        <w:rPr>
          <w:b/>
          <w:sz w:val="28"/>
        </w:rPr>
        <w:t>9</w:t>
      </w:r>
      <w:r w:rsidR="00CC1BF0" w:rsidRPr="00AB5DF6">
        <w:rPr>
          <w:b/>
          <w:sz w:val="28"/>
        </w:rPr>
        <w:t xml:space="preserve"> год</w:t>
      </w:r>
      <w:r w:rsidR="00F458D1">
        <w:rPr>
          <w:b/>
          <w:sz w:val="28"/>
        </w:rPr>
        <w:t xml:space="preserve"> и 20</w:t>
      </w:r>
      <w:r w:rsidR="00223735">
        <w:rPr>
          <w:b/>
          <w:sz w:val="28"/>
        </w:rPr>
        <w:t>20</w:t>
      </w:r>
      <w:r w:rsidR="00F458D1">
        <w:rPr>
          <w:b/>
          <w:sz w:val="28"/>
        </w:rPr>
        <w:t>год</w:t>
      </w:r>
      <w:r w:rsidR="00B91869">
        <w:rPr>
          <w:b/>
          <w:sz w:val="28"/>
        </w:rPr>
        <w:t>ов</w:t>
      </w: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F94381">
        <w:rPr>
          <w:b/>
          <w:sz w:val="28"/>
        </w:rPr>
        <w:t xml:space="preserve">муниципального образования «Духовщинский район» Смоленской </w:t>
      </w:r>
      <w:r w:rsidR="00223735">
        <w:rPr>
          <w:b/>
          <w:sz w:val="28"/>
        </w:rPr>
        <w:t>области в</w:t>
      </w:r>
      <w:r w:rsidR="00B91869">
        <w:rPr>
          <w:b/>
          <w:sz w:val="28"/>
        </w:rPr>
        <w:t xml:space="preserve"> </w:t>
      </w:r>
      <w:r w:rsidR="00A161E3">
        <w:rPr>
          <w:b/>
          <w:sz w:val="28"/>
        </w:rPr>
        <w:t>201</w:t>
      </w:r>
      <w:r w:rsidR="00223735">
        <w:rPr>
          <w:b/>
          <w:sz w:val="28"/>
        </w:rPr>
        <w:t>9</w:t>
      </w:r>
      <w:r w:rsidR="00F458D1">
        <w:rPr>
          <w:b/>
          <w:sz w:val="28"/>
        </w:rPr>
        <w:t>-</w:t>
      </w:r>
      <w:r w:rsidR="00223735">
        <w:rPr>
          <w:b/>
          <w:sz w:val="28"/>
        </w:rPr>
        <w:t xml:space="preserve">2020 </w:t>
      </w:r>
      <w:r w:rsidR="00223735" w:rsidRPr="00AB5DF6">
        <w:rPr>
          <w:b/>
          <w:sz w:val="28"/>
        </w:rPr>
        <w:t>году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2398"/>
        </w:trPr>
        <w:tc>
          <w:tcPr>
            <w:tcW w:w="774" w:type="dxa"/>
            <w:vAlign w:val="center"/>
          </w:tcPr>
          <w:p w:rsidR="00767FF4" w:rsidRDefault="00782298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  <w:p w:rsidR="00767FF4" w:rsidRPr="00D6034C" w:rsidRDefault="00767FF4" w:rsidP="00767FF4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Default="00767FF4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 xml:space="preserve">Цель (направление) </w:t>
            </w:r>
          </w:p>
          <w:p w:rsidR="00767FF4" w:rsidRPr="00D6034C" w:rsidRDefault="00767FF4" w:rsidP="006D4130">
            <w:pPr>
              <w:pStyle w:val="ac"/>
              <w:jc w:val="right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1984" w:type="dxa"/>
            <w:vAlign w:val="center"/>
          </w:tcPr>
          <w:p w:rsidR="00767FF4" w:rsidRPr="00D6034C" w:rsidRDefault="00767FF4" w:rsidP="00B7262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119" w:type="dxa"/>
            <w:vAlign w:val="center"/>
          </w:tcPr>
          <w:p w:rsidR="00767FF4" w:rsidRPr="00D6034C" w:rsidRDefault="00767FF4" w:rsidP="007513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Иные условия предоставления муниципальных гарантий муниципального образования «Духовщинский район» Смоленской области</w:t>
            </w:r>
          </w:p>
        </w:tc>
      </w:tr>
    </w:tbl>
    <w:p w:rsidR="00CC1BF0" w:rsidRPr="009434F0" w:rsidRDefault="00CC1BF0" w:rsidP="00CC1BF0">
      <w:pPr>
        <w:rPr>
          <w:sz w:val="2"/>
          <w:szCs w:val="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82298" w:rsidP="00767FF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7" w:type="dxa"/>
            <w:vAlign w:val="center"/>
          </w:tcPr>
          <w:p w:rsidR="00767FF4" w:rsidRPr="00D6034C" w:rsidRDefault="00782298" w:rsidP="00871B9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767FF4" w:rsidRPr="00D6034C" w:rsidRDefault="00782298" w:rsidP="00A40B7C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67FF4" w:rsidRPr="00AB5DF6" w:rsidTr="00767FF4">
        <w:trPr>
          <w:cantSplit/>
        </w:trPr>
        <w:tc>
          <w:tcPr>
            <w:tcW w:w="774" w:type="dxa"/>
            <w:tcBorders>
              <w:bottom w:val="single" w:sz="4" w:space="0" w:color="auto"/>
            </w:tcBorders>
          </w:tcPr>
          <w:p w:rsidR="00767FF4" w:rsidRPr="00D6034C" w:rsidRDefault="00767FF4" w:rsidP="00767FF4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67FF4" w:rsidRPr="00D6034C" w:rsidRDefault="00767FF4" w:rsidP="006D4130">
            <w:pPr>
              <w:pStyle w:val="ac"/>
              <w:jc w:val="right"/>
              <w:rPr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2835" w:type="dxa"/>
            <w:vAlign w:val="bottom"/>
          </w:tcPr>
          <w:p w:rsidR="00767FF4" w:rsidRPr="00D6034C" w:rsidRDefault="00767FF4" w:rsidP="004353E5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311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</w:tr>
    </w:tbl>
    <w:p w:rsidR="00FC48C3" w:rsidRDefault="00FC48C3" w:rsidP="00FC48C3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 Общий объем бюджетных ассигнований, предусмотренных на исполнение государственных гарантий </w:t>
      </w:r>
      <w:r w:rsidR="005B6E01" w:rsidRPr="005B6E01">
        <w:rPr>
          <w:sz w:val="28"/>
        </w:rPr>
        <w:t xml:space="preserve">муниципального образования «Духовщинский район» </w:t>
      </w:r>
      <w:r>
        <w:rPr>
          <w:sz w:val="28"/>
        </w:rPr>
        <w:t>Смоленской области по возможным гарантийным случаям в 201</w:t>
      </w:r>
      <w:r w:rsidR="00223735">
        <w:rPr>
          <w:sz w:val="28"/>
        </w:rPr>
        <w:t>9</w:t>
      </w:r>
      <w:r>
        <w:rPr>
          <w:sz w:val="28"/>
        </w:rPr>
        <w:t xml:space="preserve"> году, − 0,0 тыс. рублей, из них:</w:t>
      </w:r>
    </w:p>
    <w:p w:rsidR="00FC48C3" w:rsidRDefault="00FC48C3" w:rsidP="00FC48C3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FC48C3" w:rsidRDefault="00FC48C3" w:rsidP="00FC48C3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0,0тыс. рублей.</w:t>
      </w:r>
    </w:p>
    <w:p w:rsidR="00F458D1" w:rsidRDefault="00F458D1" w:rsidP="00F458D1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3. Общий объем бюджетных ассигнований, предусмотренных на исполнение государственных гарантий </w:t>
      </w:r>
      <w:r w:rsidRPr="005B6E01">
        <w:rPr>
          <w:sz w:val="28"/>
        </w:rPr>
        <w:t xml:space="preserve">муниципального образования «Духовщинский район» </w:t>
      </w:r>
      <w:r>
        <w:rPr>
          <w:sz w:val="28"/>
        </w:rPr>
        <w:t>Смоленской области по возможным гарантийным случаям в 20</w:t>
      </w:r>
      <w:r w:rsidR="00223735">
        <w:rPr>
          <w:sz w:val="28"/>
        </w:rPr>
        <w:t>20</w:t>
      </w:r>
      <w:r>
        <w:rPr>
          <w:sz w:val="28"/>
        </w:rPr>
        <w:t xml:space="preserve"> году, − 0,0 тыс. рублей, из них:</w:t>
      </w:r>
    </w:p>
    <w:p w:rsidR="00F458D1" w:rsidRDefault="00F458D1" w:rsidP="00F458D1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AE023B" w:rsidRPr="00FC48C3" w:rsidRDefault="00F458D1" w:rsidP="00806CB4">
      <w:pPr>
        <w:ind w:firstLine="709"/>
        <w:jc w:val="both"/>
        <w:rPr>
          <w:sz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0,0тыс. рублей.</w:t>
      </w:r>
    </w:p>
    <w:sectPr w:rsidR="00AE023B" w:rsidRPr="00FC48C3" w:rsidSect="00301E54">
      <w:headerReference w:type="even" r:id="rId8"/>
      <w:headerReference w:type="default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4F" w:rsidRDefault="0003044F">
      <w:r>
        <w:separator/>
      </w:r>
    </w:p>
  </w:endnote>
  <w:endnote w:type="continuationSeparator" w:id="0">
    <w:p w:rsidR="0003044F" w:rsidRDefault="0003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4F" w:rsidRDefault="0003044F">
      <w:r>
        <w:separator/>
      </w:r>
    </w:p>
  </w:footnote>
  <w:footnote w:type="continuationSeparator" w:id="0">
    <w:p w:rsidR="0003044F" w:rsidRDefault="00030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F5" w:rsidRDefault="00B33CA2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F5" w:rsidRPr="00F535E3" w:rsidRDefault="00B33CA2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BB0DB5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 w15:restartNumberingAfterBreak="0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 w15:restartNumberingAfterBreak="0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 w15:restartNumberingAfterBreak="0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 w15:restartNumberingAfterBreak="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 w15:restartNumberingAfterBreak="0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 w15:restartNumberingAfterBreak="0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 w15:restartNumberingAfterBreak="0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 w15:restartNumberingAfterBreak="0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 w15:restartNumberingAfterBreak="0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 w15:restartNumberingAfterBreak="0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 w15:restartNumberingAfterBreak="0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 w15:restartNumberingAfterBreak="0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 w15:restartNumberingAfterBreak="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 w15:restartNumberingAfterBreak="0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5FB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044F"/>
    <w:rsid w:val="00034477"/>
    <w:rsid w:val="00035548"/>
    <w:rsid w:val="00036EC3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688B"/>
    <w:rsid w:val="00090C60"/>
    <w:rsid w:val="00094B1C"/>
    <w:rsid w:val="000A1DE2"/>
    <w:rsid w:val="000A28EF"/>
    <w:rsid w:val="000A4646"/>
    <w:rsid w:val="000A476D"/>
    <w:rsid w:val="000A47BC"/>
    <w:rsid w:val="000A631C"/>
    <w:rsid w:val="000B053E"/>
    <w:rsid w:val="000B0889"/>
    <w:rsid w:val="000B31DA"/>
    <w:rsid w:val="000B41E2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3B8F"/>
    <w:rsid w:val="0015575A"/>
    <w:rsid w:val="00156E57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1A93"/>
    <w:rsid w:val="001C3A66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1E8"/>
    <w:rsid w:val="00223735"/>
    <w:rsid w:val="00223E35"/>
    <w:rsid w:val="00224E21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63F4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21F7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17E1"/>
    <w:rsid w:val="00332B1B"/>
    <w:rsid w:val="0033591B"/>
    <w:rsid w:val="003369F2"/>
    <w:rsid w:val="00336E95"/>
    <w:rsid w:val="0034100E"/>
    <w:rsid w:val="00342592"/>
    <w:rsid w:val="00342FF7"/>
    <w:rsid w:val="00343DE4"/>
    <w:rsid w:val="003515DE"/>
    <w:rsid w:val="0035213C"/>
    <w:rsid w:val="003535C5"/>
    <w:rsid w:val="00353628"/>
    <w:rsid w:val="00365BB6"/>
    <w:rsid w:val="003665E5"/>
    <w:rsid w:val="003669D8"/>
    <w:rsid w:val="0036709E"/>
    <w:rsid w:val="003672E6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35FB"/>
    <w:rsid w:val="0041578F"/>
    <w:rsid w:val="00415DAE"/>
    <w:rsid w:val="00416004"/>
    <w:rsid w:val="00416FDE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103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6793"/>
    <w:rsid w:val="00493007"/>
    <w:rsid w:val="0049457B"/>
    <w:rsid w:val="004A304F"/>
    <w:rsid w:val="004A5C86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291"/>
    <w:rsid w:val="004F7790"/>
    <w:rsid w:val="00500320"/>
    <w:rsid w:val="005013E0"/>
    <w:rsid w:val="00501D02"/>
    <w:rsid w:val="00504E63"/>
    <w:rsid w:val="00507E94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2F5F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3EFE"/>
    <w:rsid w:val="005C683F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52B"/>
    <w:rsid w:val="00670AE9"/>
    <w:rsid w:val="006713BA"/>
    <w:rsid w:val="00671438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4130"/>
    <w:rsid w:val="006D58F8"/>
    <w:rsid w:val="006D626F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BEB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13B3"/>
    <w:rsid w:val="00752BC9"/>
    <w:rsid w:val="00756782"/>
    <w:rsid w:val="00757135"/>
    <w:rsid w:val="007608C7"/>
    <w:rsid w:val="007629BB"/>
    <w:rsid w:val="00764E32"/>
    <w:rsid w:val="00765F9E"/>
    <w:rsid w:val="00767FF4"/>
    <w:rsid w:val="007701D4"/>
    <w:rsid w:val="00770AEB"/>
    <w:rsid w:val="0077214D"/>
    <w:rsid w:val="007809AA"/>
    <w:rsid w:val="00780EE7"/>
    <w:rsid w:val="00781442"/>
    <w:rsid w:val="00781BC7"/>
    <w:rsid w:val="00782298"/>
    <w:rsid w:val="00784C9A"/>
    <w:rsid w:val="00786B0C"/>
    <w:rsid w:val="00786E15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3B46"/>
    <w:rsid w:val="007F1DB6"/>
    <w:rsid w:val="007F44ED"/>
    <w:rsid w:val="007F5498"/>
    <w:rsid w:val="007F618F"/>
    <w:rsid w:val="008019FA"/>
    <w:rsid w:val="00804046"/>
    <w:rsid w:val="00804B89"/>
    <w:rsid w:val="00804F69"/>
    <w:rsid w:val="00805E1E"/>
    <w:rsid w:val="0080636F"/>
    <w:rsid w:val="00806CB4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4FD8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7C56"/>
    <w:rsid w:val="00961EC1"/>
    <w:rsid w:val="009623DC"/>
    <w:rsid w:val="00964643"/>
    <w:rsid w:val="00965506"/>
    <w:rsid w:val="00965C78"/>
    <w:rsid w:val="009667C6"/>
    <w:rsid w:val="009701FD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659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84C9D"/>
    <w:rsid w:val="00A84F02"/>
    <w:rsid w:val="00A904D0"/>
    <w:rsid w:val="00A91DCA"/>
    <w:rsid w:val="00A928D2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30D3C"/>
    <w:rsid w:val="00B33C09"/>
    <w:rsid w:val="00B33CA2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62E3"/>
    <w:rsid w:val="00B664A3"/>
    <w:rsid w:val="00B66708"/>
    <w:rsid w:val="00B67C49"/>
    <w:rsid w:val="00B70B21"/>
    <w:rsid w:val="00B712A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1869"/>
    <w:rsid w:val="00B92368"/>
    <w:rsid w:val="00B938CE"/>
    <w:rsid w:val="00B94769"/>
    <w:rsid w:val="00B964A1"/>
    <w:rsid w:val="00BA0050"/>
    <w:rsid w:val="00BA4D62"/>
    <w:rsid w:val="00BA5618"/>
    <w:rsid w:val="00BA5802"/>
    <w:rsid w:val="00BA6185"/>
    <w:rsid w:val="00BA6986"/>
    <w:rsid w:val="00BB0DB5"/>
    <w:rsid w:val="00BB16A9"/>
    <w:rsid w:val="00BB2778"/>
    <w:rsid w:val="00BB3115"/>
    <w:rsid w:val="00BC161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A7C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39FC"/>
    <w:rsid w:val="00D74199"/>
    <w:rsid w:val="00D751D4"/>
    <w:rsid w:val="00D75D78"/>
    <w:rsid w:val="00D774EB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77C0"/>
    <w:rsid w:val="00DE2160"/>
    <w:rsid w:val="00DF0108"/>
    <w:rsid w:val="00DF3209"/>
    <w:rsid w:val="00DF32CC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556A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4F9"/>
    <w:rsid w:val="00E63AAE"/>
    <w:rsid w:val="00E72DB6"/>
    <w:rsid w:val="00E740DC"/>
    <w:rsid w:val="00E802F2"/>
    <w:rsid w:val="00E812B0"/>
    <w:rsid w:val="00E8140F"/>
    <w:rsid w:val="00E82A70"/>
    <w:rsid w:val="00E84688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2EC6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2D44"/>
    <w:rsid w:val="00F44309"/>
    <w:rsid w:val="00F4503E"/>
    <w:rsid w:val="00F458D1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40B2"/>
    <w:rsid w:val="00F94381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24E4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5722B"/>
  <w15:docId w15:val="{932D9AF0-8D04-476A-88FB-75F99E9A8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44103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4103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4103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44103A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4103A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Заголовок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sid w:val="0044103A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44103A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44103A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44103A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12\&#1052;&#1086;&#1080;%20&#1076;&#1086;&#1082;&#1091;&#1084;&#1077;&#1085;&#1090;&#1099;\&#1055;&#1088;&#1086;&#1075;&#1085;&#1086;&#1079;%20&#1085;&#1072;%202014&#1075;&#1086;&#1076;\&#1052;&#1056;%20&#1041;&#1070;&#1044;\&#1087;&#1088;&#1080;&#1083;&#1086;&#1078;&#1077;&#1085;&#1080;&#1077;%20&#1087;&#1088;&#1086;&#1075;&#1088;&#1072;&#1084;&#1084;&#1072;%20&#1084;&#1091;&#1085;&#1080;&#1094;.&#1075;&#1072;&#1088;&#1072;&#1085;&#1090;&#1080;&#1080;%2015-16&#1075;&#107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94942-9252-4329-832A-03FADCF7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программа муниц.гарантии 15-16гг</Template>
  <TotalTime>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RePack by Diakov</cp:lastModifiedBy>
  <cp:revision>18</cp:revision>
  <cp:lastPrinted>2014-11-12T05:37:00Z</cp:lastPrinted>
  <dcterms:created xsi:type="dcterms:W3CDTF">2014-10-08T10:33:00Z</dcterms:created>
  <dcterms:modified xsi:type="dcterms:W3CDTF">2017-12-20T13:51:00Z</dcterms:modified>
</cp:coreProperties>
</file>